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Highland</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Highland</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Highland</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Local Authority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Local Authority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Highland</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Local Authority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Highland</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7.5%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Highland are estimated to have a score of 1-2 on the PGSI (low-risk gambling), whilst </w:t>
      </w:r>
      <w:r w:rsidRPr="00773DF7">
        <w:rPr>
          <w:rFonts w:ascii="Libre Franklin Light" w:hAnsi="Libre Franklin Light" w:cs="Calibri Light"/>
          <w:b/>
          <w:bCs/>
          <w:color w:val="C45911" w:themeColor="accent2" w:themeShade="BF"/>
        </w:rPr>
        <w:t xml:space="preserve">3.4%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1.8%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44.4% </w:t>
      </w:r>
      <w:r w:rsidRPr="004747BF">
        <w:rPr>
          <w:rFonts w:ascii="Libre Franklin Light" w:eastAsia="Times New Roman" w:hAnsi="Libre Franklin Light" w:cs="Calibri Light"/>
        </w:rPr>
        <w:t xml:space="preserve">of those respondents classified as PGSI 8+ in Highland</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Highland is estimated to be </w:t>
      </w:r>
      <w:r w:rsidRPr="00773DF7">
        <w:rPr>
          <w:rFonts w:ascii="Libre Franklin Light" w:eastAsia="Times New Roman" w:hAnsi="Libre Franklin Light" w:cs="Calibri Light"/>
          <w:b/>
          <w:bCs/>
          <w:color w:val="C45911" w:themeColor="accent2" w:themeShade="BF"/>
        </w:rPr>
        <w:t xml:space="preserve">£3,188,127</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Local Authority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Highland</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lower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12.7%</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Highland</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7.5%</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higher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Highland</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3.4%</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Highland</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1.8%</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lower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Highland.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Highland</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Highland.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Highland</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lower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4.1%</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Local Authority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higher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41.2%</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Highland</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44.4%</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Highland.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Highland</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lower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2.7%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34.4%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Highland</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lower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Highland</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52.6%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Highland</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Highland</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Local Authority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Highland</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£3,188,127</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Highland</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£51,929</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£1,073,929</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£76,932</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£21,637</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£39,668</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£1,924,032</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£3,188,127</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Scotland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5.7%</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2.6%</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7.1%,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2.3%</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2.7%</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2.6%</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Scotland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2.1%,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2.6%</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Scotland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2.9%</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2.0%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Highland</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Scotland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Highland</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16.7%</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Highland</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13.8%</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Highland</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1.8%</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Scotland</w:t>
            </w:r>
            <w:r w:rsidRPr="003C6A2E">
              <w:rPr>
                <w:rFonts w:ascii="Libre Franklin Light" w:hAnsi="Libre Franklin Light" w:cs="Calibri Light"/>
              </w:rPr>
              <w:t xml:space="preserve"> = </w:t>
            </w:r>
            <w:r w:rsidR="009807E8">
              <w:rPr>
                <w:rFonts w:ascii="Libre Franklin Light" w:hAnsi="Libre Franklin Light" w:cs="Calibri Light"/>
              </w:rPr>
              <w:t xml:space="preserve">21.0%)</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Scotland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17.4%)</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Scotland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5.7%</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Highland</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2.3%</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Highland</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52.9%</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Scotland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3.8%</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Scotland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55.6%</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Highland</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lower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16.7%</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Scotland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21.0%)</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Highland</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lower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13.8%</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Scotland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17.4%</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Highland</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1.8%</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Scotland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5.7%</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Highland</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2.3%</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Scotland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3.8%</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Highland</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52.9%</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Scotland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55.6%</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Highland</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CCAF908E-3E38-4C4C-A970-AB4EE806CDFA}"/>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